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454E97" w14:textId="77777777" w:rsidR="0005426C" w:rsidRDefault="0005426C" w:rsidP="0005426C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HOLT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fl.1503)</w:t>
      </w:r>
    </w:p>
    <w:p w14:paraId="51E4D39E" w14:textId="77777777" w:rsidR="0005426C" w:rsidRDefault="0005426C" w:rsidP="0005426C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Milton, Kent.</w:t>
      </w:r>
    </w:p>
    <w:p w14:paraId="529734C1" w14:textId="77777777" w:rsidR="0005426C" w:rsidRDefault="0005426C" w:rsidP="0005426C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0DCFC096" w14:textId="77777777" w:rsidR="0005426C" w:rsidRDefault="0005426C" w:rsidP="0005426C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761BE041" w14:textId="77777777" w:rsidR="0005426C" w:rsidRDefault="0005426C" w:rsidP="0005426C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1503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26770C6F" w14:textId="77777777" w:rsidR="0005426C" w:rsidRDefault="0005426C" w:rsidP="0005426C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EE6BE1">
          <w:rPr>
            <w:rStyle w:val="Hyperlink"/>
            <w:rFonts w:ascii="Times New Roman" w:hAnsi="Times New Roman" w:cs="Times New Roman"/>
            <w:sz w:val="24"/>
            <w:szCs w:val="24"/>
          </w:rPr>
          <w:t>https://www.kentarchaeology.org.uk/Research/Libr/Wills/NameOrder/H.htm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14:paraId="4024CAAD" w14:textId="77777777" w:rsidR="0005426C" w:rsidRDefault="0005426C" w:rsidP="0005426C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5E802C35" w14:textId="77777777" w:rsidR="0005426C" w:rsidRDefault="0005426C" w:rsidP="0005426C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762CD387" w14:textId="77777777" w:rsidR="0005426C" w:rsidRDefault="0005426C" w:rsidP="0005426C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 June 2022</w:t>
      </w:r>
    </w:p>
    <w:p w14:paraId="1969D3DD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B5F533" w14:textId="77777777" w:rsidR="0005426C" w:rsidRDefault="0005426C" w:rsidP="009139A6">
      <w:r>
        <w:separator/>
      </w:r>
    </w:p>
  </w:endnote>
  <w:endnote w:type="continuationSeparator" w:id="0">
    <w:p w14:paraId="387B7ECF" w14:textId="77777777" w:rsidR="0005426C" w:rsidRDefault="0005426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BFC2F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C0427D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1AB87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F17697" w14:textId="77777777" w:rsidR="0005426C" w:rsidRDefault="0005426C" w:rsidP="009139A6">
      <w:r>
        <w:separator/>
      </w:r>
    </w:p>
  </w:footnote>
  <w:footnote w:type="continuationSeparator" w:id="0">
    <w:p w14:paraId="67175626" w14:textId="77777777" w:rsidR="0005426C" w:rsidRDefault="0005426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1136E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4B966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47115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426C"/>
    <w:rsid w:val="0005426C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35115A"/>
  <w15:chartTrackingRefBased/>
  <w15:docId w15:val="{B6249478-F71A-40BF-A359-F29ACCEC6D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05426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kentarchaeology.org.uk/Research/Libr/Wills/NameOrder/H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36</Words>
  <Characters>210</Characters>
  <Application>Microsoft Office Word</Application>
  <DocSecurity>0</DocSecurity>
  <Lines>1</Lines>
  <Paragraphs>1</Paragraphs>
  <ScaleCrop>false</ScaleCrop>
  <Company/>
  <LinksUpToDate>false</LinksUpToDate>
  <CharactersWithSpaces>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2022-06-15T20:41:00Z</dcterms:created>
  <dcterms:modified xsi:type="dcterms:W3CDTF">2022-06-15T20:42:00Z</dcterms:modified>
</cp:coreProperties>
</file>